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C58C9" w14:textId="05AA1BE2" w:rsidR="00570561" w:rsidRPr="00F46AD1" w:rsidRDefault="006F18DF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  <w:r>
        <w:rPr>
          <w:rFonts w:ascii="Arial" w:eastAsia="Times New Roman" w:hAnsi="Arial" w:cs="Arial"/>
          <w:bCs/>
          <w:noProof/>
          <w:sz w:val="20"/>
          <w:szCs w:val="20"/>
          <w:lang w:eastAsia="it-IT"/>
        </w:rPr>
        <w:drawing>
          <wp:anchor distT="0" distB="0" distL="114300" distR="114300" simplePos="0" relativeHeight="251658240" behindDoc="0" locked="0" layoutInCell="1" allowOverlap="1" wp14:anchorId="5F0C034D" wp14:editId="70815058">
            <wp:simplePos x="0" y="0"/>
            <wp:positionH relativeFrom="column">
              <wp:posOffset>-586740</wp:posOffset>
            </wp:positionH>
            <wp:positionV relativeFrom="paragraph">
              <wp:posOffset>-775970</wp:posOffset>
            </wp:positionV>
            <wp:extent cx="2143125" cy="946155"/>
            <wp:effectExtent l="0" t="0" r="0" b="635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AV_O_Tavola disegno 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2029" cy="967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F42AF8" w14:textId="77777777" w:rsidR="006F18DF" w:rsidRDefault="006F18DF" w:rsidP="00570561">
      <w:pPr>
        <w:spacing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it-IT"/>
        </w:rPr>
      </w:pPr>
    </w:p>
    <w:p w14:paraId="741A0131" w14:textId="77777777" w:rsidR="00570561" w:rsidRPr="00570561" w:rsidRDefault="00570561" w:rsidP="00570561">
      <w:pPr>
        <w:spacing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it-IT"/>
        </w:rPr>
      </w:pPr>
      <w:bookmarkStart w:id="0" w:name="_GoBack"/>
      <w:bookmarkEnd w:id="0"/>
      <w:r w:rsidRPr="00570561">
        <w:rPr>
          <w:rFonts w:ascii="Arial" w:eastAsia="Times New Roman" w:hAnsi="Arial" w:cs="Arial"/>
          <w:b/>
          <w:sz w:val="20"/>
          <w:szCs w:val="20"/>
          <w:lang w:eastAsia="it-IT"/>
        </w:rPr>
        <w:t>LETTERA DI ACCOMPAGNAMENTO</w:t>
      </w:r>
    </w:p>
    <w:p w14:paraId="1C54420E" w14:textId="24ACAF16" w:rsidR="00570561" w:rsidRPr="00570561" w:rsidRDefault="00570561" w:rsidP="00570561">
      <w:pPr>
        <w:spacing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570561">
        <w:rPr>
          <w:rFonts w:ascii="Arial" w:eastAsia="Times New Roman" w:hAnsi="Arial" w:cs="Arial"/>
          <w:b/>
          <w:sz w:val="20"/>
          <w:szCs w:val="20"/>
          <w:lang w:eastAsia="it-IT"/>
        </w:rPr>
        <w:t>(</w:t>
      </w:r>
      <w:proofErr w:type="gramStart"/>
      <w:r w:rsidRPr="00570561">
        <w:rPr>
          <w:rFonts w:ascii="Arial" w:eastAsia="Times New Roman" w:hAnsi="Arial" w:cs="Arial"/>
          <w:b/>
          <w:sz w:val="20"/>
          <w:szCs w:val="20"/>
          <w:lang w:eastAsia="it-IT"/>
        </w:rPr>
        <w:t>schema</w:t>
      </w:r>
      <w:proofErr w:type="gramEnd"/>
      <w:r w:rsidRPr="00570561">
        <w:rPr>
          <w:rFonts w:ascii="Arial" w:eastAsia="Times New Roman" w:hAnsi="Arial" w:cs="Arial"/>
          <w:b/>
          <w:sz w:val="20"/>
          <w:szCs w:val="20"/>
          <w:lang w:eastAsia="it-IT"/>
        </w:rPr>
        <w:t xml:space="preserve"> personalizzabile)</w:t>
      </w:r>
    </w:p>
    <w:p w14:paraId="564CCA36" w14:textId="2B125690" w:rsidR="0057056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</w:p>
    <w:p w14:paraId="53434A3B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>Gentile Cliente,</w:t>
      </w:r>
    </w:p>
    <w:p w14:paraId="5783A87A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  <w:proofErr w:type="gramStart"/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>siamo</w:t>
      </w:r>
      <w:proofErr w:type="gramEnd"/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 xml:space="preserve"> sinceramente dispiaciuti per la cancellazione della sua prenotazione, in conseguenza dell’emergenza dovuta al virus COVID-19.</w:t>
      </w:r>
    </w:p>
    <w:p w14:paraId="70E33180" w14:textId="7EA88814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>In conformità a quanto previsto dall'articolo 88</w:t>
      </w:r>
      <w:r w:rsidR="005B7B36">
        <w:rPr>
          <w:rFonts w:ascii="Arial" w:eastAsia="Times New Roman" w:hAnsi="Arial" w:cs="Arial"/>
          <w:bCs/>
          <w:sz w:val="20"/>
          <w:szCs w:val="20"/>
          <w:lang w:eastAsia="it-IT"/>
        </w:rPr>
        <w:t xml:space="preserve"> bis</w:t>
      </w:r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 xml:space="preserve"> del decreto-legge n. 18 del 2020, le inviamo un voucher del valore di € _______, che potrà utilizzare entro un anno dalla data di emissione.</w:t>
      </w:r>
    </w:p>
    <w:p w14:paraId="56EEEBE4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>Le condizioni applicabili sono le seguenti:</w:t>
      </w:r>
    </w:p>
    <w:p w14:paraId="26DC755A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ab/>
      </w:r>
      <w:proofErr w:type="gramStart"/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>il</w:t>
      </w:r>
      <w:proofErr w:type="gramEnd"/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 xml:space="preserve"> voucher non è cedibile, e può essere quindi utilizzato solo dal beneficiario </w:t>
      </w:r>
    </w:p>
    <w:p w14:paraId="728ECA45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ab/>
        <w:t xml:space="preserve"> </w:t>
      </w:r>
      <w:proofErr w:type="gramStart"/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>il</w:t>
      </w:r>
      <w:proofErr w:type="gramEnd"/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 xml:space="preserve"> voucher è cedibile e può quindi essere utilizzato da soggetti da lei indicati </w:t>
      </w:r>
    </w:p>
    <w:p w14:paraId="6AF2AB54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</w:p>
    <w:p w14:paraId="7AA3B5DD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ab/>
      </w:r>
      <w:proofErr w:type="gramStart"/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>l’importo</w:t>
      </w:r>
      <w:proofErr w:type="gramEnd"/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 xml:space="preserve"> non è frazionabile e deve pertanto essere utilizzato per un unico periodo di soggiorno</w:t>
      </w:r>
    </w:p>
    <w:p w14:paraId="7584E554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ab/>
        <w:t xml:space="preserve"> </w:t>
      </w:r>
      <w:proofErr w:type="gramStart"/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>l’importo</w:t>
      </w:r>
      <w:proofErr w:type="gramEnd"/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 xml:space="preserve"> è frazionabile e quindi utilizzabile per più soggiorni</w:t>
      </w:r>
    </w:p>
    <w:p w14:paraId="065EC613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>Per verificare la disponibilità e prenotare il suo prossimo soggiorno, la preghiamo di contattarci su _________________o _________________indicando il numero del voucher e le date in cui desidera soggiornare.</w:t>
      </w:r>
    </w:p>
    <w:p w14:paraId="7CE1726F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>Non vediamo l'ora di darle il benvenuto</w:t>
      </w:r>
    </w:p>
    <w:p w14:paraId="6FEFFA9E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>Cordiali saluti</w:t>
      </w:r>
    </w:p>
    <w:p w14:paraId="646E679F" w14:textId="1187B358" w:rsid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</w:p>
    <w:p w14:paraId="1DF7EA12" w14:textId="4ADB89BB" w:rsid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</w:p>
    <w:p w14:paraId="633FB8ED" w14:textId="1DC6D02B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AF77E9">
        <w:rPr>
          <w:rFonts w:ascii="Arial" w:eastAsia="Times New Roman" w:hAnsi="Arial" w:cs="Arial"/>
          <w:b/>
          <w:sz w:val="20"/>
          <w:szCs w:val="20"/>
          <w:lang w:eastAsia="it-IT"/>
        </w:rPr>
        <w:t>INGLESE</w:t>
      </w:r>
    </w:p>
    <w:p w14:paraId="7A8A3213" w14:textId="77777777" w:rsidR="00AF77E9" w:rsidRPr="00F46AD1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  <w:proofErr w:type="spellStart"/>
      <w:r w:rsidRPr="00F46AD1">
        <w:rPr>
          <w:rFonts w:ascii="Arial" w:eastAsia="Times New Roman" w:hAnsi="Arial" w:cs="Arial"/>
          <w:bCs/>
          <w:sz w:val="20"/>
          <w:szCs w:val="20"/>
          <w:lang w:eastAsia="it-IT"/>
        </w:rPr>
        <w:t>Dear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eastAsia="it-IT"/>
        </w:rPr>
        <w:t xml:space="preserve"> </w:t>
      </w:r>
      <w:proofErr w:type="spellStart"/>
      <w:r w:rsidRPr="00F46AD1">
        <w:rPr>
          <w:rFonts w:ascii="Arial" w:eastAsia="Times New Roman" w:hAnsi="Arial" w:cs="Arial"/>
          <w:bCs/>
          <w:sz w:val="20"/>
          <w:szCs w:val="20"/>
          <w:lang w:eastAsia="it-IT"/>
        </w:rPr>
        <w:t>Customer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eastAsia="it-IT"/>
        </w:rPr>
        <w:t>,</w:t>
      </w:r>
    </w:p>
    <w:p w14:paraId="22AFF1A6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n-GB" w:eastAsia="it-IT"/>
        </w:rPr>
      </w:pPr>
      <w:proofErr w:type="gramStart"/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>we</w:t>
      </w:r>
      <w:proofErr w:type="gramEnd"/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 xml:space="preserve"> are sincerely sorry to hear about your need to cancel your reservation, due to the COVID-19 emergency.</w:t>
      </w:r>
    </w:p>
    <w:p w14:paraId="52D632C3" w14:textId="2D75B883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n-GB" w:eastAsia="it-IT"/>
        </w:rPr>
      </w:pPr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>In accordance with the provisions of article 88</w:t>
      </w:r>
      <w:r w:rsidR="005B7B36">
        <w:rPr>
          <w:rFonts w:ascii="Arial" w:eastAsia="Times New Roman" w:hAnsi="Arial" w:cs="Arial"/>
          <w:bCs/>
          <w:sz w:val="20"/>
          <w:szCs w:val="20"/>
          <w:lang w:val="en-GB" w:eastAsia="it-IT"/>
        </w:rPr>
        <w:t xml:space="preserve"> </w:t>
      </w:r>
      <w:proofErr w:type="spellStart"/>
      <w:r w:rsidR="005B7B36">
        <w:rPr>
          <w:rFonts w:ascii="Arial" w:eastAsia="Times New Roman" w:hAnsi="Arial" w:cs="Arial"/>
          <w:bCs/>
          <w:sz w:val="20"/>
          <w:szCs w:val="20"/>
          <w:lang w:val="en-GB" w:eastAsia="it-IT"/>
        </w:rPr>
        <w:t>bis</w:t>
      </w:r>
      <w:proofErr w:type="spellEnd"/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 xml:space="preserve"> of law-decree no. 18/2020, we send you a voucher worth € _______, which you can use within one year from the date of issue.</w:t>
      </w:r>
    </w:p>
    <w:p w14:paraId="7E664B49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n-GB" w:eastAsia="it-IT"/>
        </w:rPr>
      </w:pPr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>The applicable conditions are as follows:</w:t>
      </w:r>
    </w:p>
    <w:p w14:paraId="356337AA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n-GB" w:eastAsia="it-IT"/>
        </w:rPr>
      </w:pPr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ab/>
      </w:r>
      <w:proofErr w:type="gramStart"/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>the</w:t>
      </w:r>
      <w:proofErr w:type="gramEnd"/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 xml:space="preserve"> voucher is not transferable, and can therefore only be used by the beneficiary </w:t>
      </w:r>
    </w:p>
    <w:p w14:paraId="3A5B503F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n-GB" w:eastAsia="it-IT"/>
        </w:rPr>
      </w:pPr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ab/>
        <w:t xml:space="preserve"> </w:t>
      </w:r>
      <w:proofErr w:type="gramStart"/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>the</w:t>
      </w:r>
      <w:proofErr w:type="gramEnd"/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 xml:space="preserve"> voucher is transferable and can therefore be used by subjects indicated by you</w:t>
      </w:r>
    </w:p>
    <w:p w14:paraId="5C225268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n-GB" w:eastAsia="it-IT"/>
        </w:rPr>
      </w:pPr>
    </w:p>
    <w:p w14:paraId="2BC05199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n-GB" w:eastAsia="it-IT"/>
        </w:rPr>
      </w:pPr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ab/>
      </w:r>
      <w:proofErr w:type="gramStart"/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>the</w:t>
      </w:r>
      <w:proofErr w:type="gramEnd"/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 xml:space="preserve"> amount is not </w:t>
      </w:r>
      <w:proofErr w:type="spellStart"/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>fractionable</w:t>
      </w:r>
      <w:proofErr w:type="spellEnd"/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 xml:space="preserve"> and must therefore be used for a single period of stay</w:t>
      </w:r>
    </w:p>
    <w:p w14:paraId="0C07310E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n-GB" w:eastAsia="it-IT"/>
        </w:rPr>
      </w:pPr>
      <w:r w:rsidRPr="00AF77E9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ab/>
      </w:r>
      <w:proofErr w:type="gramStart"/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>the</w:t>
      </w:r>
      <w:proofErr w:type="gramEnd"/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 xml:space="preserve"> amount is </w:t>
      </w:r>
      <w:proofErr w:type="spellStart"/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>fractionable</w:t>
      </w:r>
      <w:proofErr w:type="spellEnd"/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 xml:space="preserve"> and therefore usable for multiple stays</w:t>
      </w:r>
    </w:p>
    <w:p w14:paraId="0AF18ABB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n-GB" w:eastAsia="it-IT"/>
        </w:rPr>
      </w:pPr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>To check availability and book your next stay, please contact us on _________________or at _________________ and indicate the voucher number and the dates of your preferred stay.</w:t>
      </w:r>
    </w:p>
    <w:p w14:paraId="6F63D497" w14:textId="77777777" w:rsidR="00AF77E9" w:rsidRPr="00AF77E9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n-GB" w:eastAsia="it-IT"/>
        </w:rPr>
      </w:pPr>
      <w:r w:rsidRPr="00AF77E9">
        <w:rPr>
          <w:rFonts w:ascii="Arial" w:eastAsia="Times New Roman" w:hAnsi="Arial" w:cs="Arial"/>
          <w:bCs/>
          <w:sz w:val="20"/>
          <w:szCs w:val="20"/>
          <w:lang w:val="en-GB" w:eastAsia="it-IT"/>
        </w:rPr>
        <w:t>We look forward to welcoming you</w:t>
      </w:r>
    </w:p>
    <w:p w14:paraId="63DF8895" w14:textId="77777777" w:rsidR="00AF77E9" w:rsidRPr="00F46AD1" w:rsidRDefault="00AF77E9" w:rsidP="00AF77E9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fr-FR" w:eastAsia="it-IT"/>
        </w:rPr>
      </w:pPr>
      <w:proofErr w:type="spellStart"/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>Sincerely</w:t>
      </w:r>
      <w:proofErr w:type="spellEnd"/>
    </w:p>
    <w:p w14:paraId="798F9465" w14:textId="143CEED7" w:rsidR="00AF77E9" w:rsidRPr="00F46AD1" w:rsidRDefault="00AF77E9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fr-FR" w:eastAsia="it-IT"/>
        </w:rPr>
      </w:pPr>
    </w:p>
    <w:p w14:paraId="00A3633C" w14:textId="6F2CC3EE" w:rsidR="00AF77E9" w:rsidRPr="00F46AD1" w:rsidRDefault="00AF77E9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fr-FR" w:eastAsia="it-IT"/>
        </w:rPr>
      </w:pPr>
    </w:p>
    <w:p w14:paraId="23657826" w14:textId="06BF18DC" w:rsidR="00AF77E9" w:rsidRPr="00F46AD1" w:rsidRDefault="00AF77E9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fr-FR" w:eastAsia="it-IT"/>
        </w:rPr>
      </w:pPr>
    </w:p>
    <w:p w14:paraId="6C29553C" w14:textId="77777777" w:rsidR="00AF77E9" w:rsidRPr="00F46AD1" w:rsidRDefault="00AF77E9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fr-FR" w:eastAsia="it-IT"/>
        </w:rPr>
      </w:pPr>
    </w:p>
    <w:p w14:paraId="0DD3B8B4" w14:textId="0E618625" w:rsidR="00AF77E9" w:rsidRPr="00F46AD1" w:rsidRDefault="00AF77E9" w:rsidP="00570561">
      <w:pPr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fr-FR" w:eastAsia="it-IT"/>
        </w:rPr>
      </w:pPr>
    </w:p>
    <w:p w14:paraId="4E63E81F" w14:textId="77777777" w:rsidR="00AF77E9" w:rsidRPr="00F46AD1" w:rsidRDefault="00AF77E9" w:rsidP="00570561">
      <w:pPr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fr-FR" w:eastAsia="it-IT"/>
        </w:rPr>
      </w:pPr>
    </w:p>
    <w:p w14:paraId="4E240819" w14:textId="08B7CA2C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fr-FR" w:eastAsia="it-IT"/>
        </w:rPr>
      </w:pPr>
      <w:r w:rsidRPr="00F46AD1">
        <w:rPr>
          <w:rFonts w:ascii="Arial" w:eastAsia="Times New Roman" w:hAnsi="Arial" w:cs="Arial"/>
          <w:b/>
          <w:sz w:val="20"/>
          <w:szCs w:val="20"/>
          <w:lang w:val="fr-FR" w:eastAsia="it-IT"/>
        </w:rPr>
        <w:t>FRANCESE</w:t>
      </w:r>
    </w:p>
    <w:p w14:paraId="33389790" w14:textId="4CB0F0A2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fr-FR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>Cher Client,</w:t>
      </w:r>
    </w:p>
    <w:p w14:paraId="1D1B385F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fr-FR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>Nous sommes sincèrement désolés pour l’annulation de votre réservation en raison de l’urgence sanitaire causée par le virus COVID-19.</w:t>
      </w:r>
    </w:p>
    <w:p w14:paraId="384E4BCF" w14:textId="1DB1EF76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fr-FR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>Conformément aux dispositions de l’article 88</w:t>
      </w:r>
      <w:r w:rsidR="008645EE">
        <w:rPr>
          <w:rFonts w:ascii="Arial" w:eastAsia="Times New Roman" w:hAnsi="Arial" w:cs="Arial"/>
          <w:bCs/>
          <w:sz w:val="20"/>
          <w:szCs w:val="20"/>
          <w:lang w:val="fr-FR" w:eastAsia="it-IT"/>
        </w:rPr>
        <w:t xml:space="preserve"> bis</w:t>
      </w:r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 xml:space="preserve"> du décret-loi n°</w:t>
      </w:r>
      <w:r w:rsidR="008645EE">
        <w:rPr>
          <w:rFonts w:ascii="Arial" w:eastAsia="Times New Roman" w:hAnsi="Arial" w:cs="Arial"/>
          <w:bCs/>
          <w:sz w:val="20"/>
          <w:szCs w:val="20"/>
          <w:lang w:val="fr-FR" w:eastAsia="it-IT"/>
        </w:rPr>
        <w:t xml:space="preserve"> </w:t>
      </w:r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>18 de 2020, nous vous envoyons un bon d’une valeur de _______ € que vous pourrez utiliser dans un délai d’un an à compter de la date d’émission.</w:t>
      </w:r>
    </w:p>
    <w:p w14:paraId="2EBF1FFD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fr-FR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>Les conditions applicables sont les suivantes :</w:t>
      </w:r>
    </w:p>
    <w:p w14:paraId="753AF3F0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fr-FR" w:eastAsia="it-IT"/>
        </w:rPr>
      </w:pP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 xml:space="preserve"> </w:t>
      </w:r>
      <w:proofErr w:type="gramStart"/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>le</w:t>
      </w:r>
      <w:proofErr w:type="gramEnd"/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 xml:space="preserve"> bon n’est pas transférable et ne peut donc être utilisé que par le bénéficiaire </w:t>
      </w:r>
    </w:p>
    <w:p w14:paraId="71AD45E1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fr-FR" w:eastAsia="it-IT"/>
        </w:rPr>
      </w:pP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 xml:space="preserve"> </w:t>
      </w:r>
      <w:proofErr w:type="gramStart"/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>le</w:t>
      </w:r>
      <w:proofErr w:type="gramEnd"/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 xml:space="preserve"> bon est transférable et peut donc être utilisé par les personnes que vous nous indiquerez </w:t>
      </w:r>
    </w:p>
    <w:p w14:paraId="1F5EC725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fr-FR" w:eastAsia="it-IT"/>
        </w:rPr>
      </w:pPr>
    </w:p>
    <w:p w14:paraId="120A9A68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fr-FR" w:eastAsia="it-IT"/>
        </w:rPr>
      </w:pP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 xml:space="preserve"> </w:t>
      </w:r>
      <w:proofErr w:type="gramStart"/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>le</w:t>
      </w:r>
      <w:proofErr w:type="gramEnd"/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 xml:space="preserve"> montant n’est pas divisible et doit donc être utilisé pour une seule période de séjour</w:t>
      </w:r>
    </w:p>
    <w:p w14:paraId="3BD23198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fr-FR" w:eastAsia="it-IT"/>
        </w:rPr>
      </w:pP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 xml:space="preserve"> </w:t>
      </w:r>
      <w:proofErr w:type="gramStart"/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>le</w:t>
      </w:r>
      <w:proofErr w:type="gramEnd"/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 xml:space="preserve"> montant est divisible et donc utilisable pour plusieurs séjours</w:t>
      </w:r>
    </w:p>
    <w:p w14:paraId="09C55556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fr-FR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>Pour vérifier la disponibilité et réserver votre prochain séjour, veuillez nous contacter au _________________ou _________________ en indiquant le numéro du bon et les dates auxquelles vous souhaitez effectuer votre séjour.</w:t>
      </w:r>
    </w:p>
    <w:p w14:paraId="726771CC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fr-FR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fr-FR" w:eastAsia="it-IT"/>
        </w:rPr>
        <w:t>Nous avons hâte de pouvoir vous souhaiter la bienvenue.</w:t>
      </w:r>
    </w:p>
    <w:p w14:paraId="3907C63D" w14:textId="164B9D53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Bien cordialement,</w:t>
      </w:r>
    </w:p>
    <w:p w14:paraId="6DDF3923" w14:textId="6CF0B8C2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</w:p>
    <w:p w14:paraId="69ECE8E1" w14:textId="2E689B7E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</w:p>
    <w:p w14:paraId="7E21EFC9" w14:textId="6479D072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ES" w:eastAsia="it-IT"/>
        </w:rPr>
      </w:pPr>
      <w:r w:rsidRPr="00F46AD1">
        <w:rPr>
          <w:rFonts w:ascii="Arial" w:eastAsia="Times New Roman" w:hAnsi="Arial" w:cs="Arial"/>
          <w:b/>
          <w:sz w:val="20"/>
          <w:szCs w:val="20"/>
          <w:lang w:val="es-ES" w:eastAsia="it-IT"/>
        </w:rPr>
        <w:t>SPAGNOLO</w:t>
      </w:r>
    </w:p>
    <w:p w14:paraId="595948B4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Estimado cliente:</w:t>
      </w:r>
    </w:p>
    <w:p w14:paraId="5146FD54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Lamentamos muchísimo la cancelación de su reserva, a causa de la emergencia debida al virus COVID-19.</w:t>
      </w:r>
    </w:p>
    <w:p w14:paraId="2B71547C" w14:textId="5D04D6D1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De acuerdo con lo establecido por el artículo 88 </w:t>
      </w:r>
      <w:r w:rsidR="008645EE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bis 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del decreto legislativo n.° 18 de 2020, le enviamos un cupón de _______ €, que podrá utilizar antes de un año a partir de su emisión.</w:t>
      </w:r>
    </w:p>
    <w:p w14:paraId="35C2F223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Las condiciones aplicables son las siguientes:</w:t>
      </w:r>
    </w:p>
    <w:p w14:paraId="12D0016F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ab/>
        <w:t xml:space="preserve">el cupón no es transferible, por tanto, solo lo podrá utilizar la persona para la cual se haya emitido </w:t>
      </w:r>
    </w:p>
    <w:p w14:paraId="50D3B532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ab/>
        <w:t xml:space="preserve"> el cupón es transferible, por tanto, lo pueden utilizar las personas que usted indique </w:t>
      </w:r>
    </w:p>
    <w:p w14:paraId="64DB3001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</w:p>
    <w:p w14:paraId="47CD8555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ab/>
        <w:t>el importe no es divisible, por tanto, se tiene que utilizar para un solo periodo de estancia</w:t>
      </w:r>
    </w:p>
    <w:p w14:paraId="3280E818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ab/>
        <w:t xml:space="preserve"> el importe es divisible, por tanto, se puede utilizar para varias estancias</w:t>
      </w:r>
    </w:p>
    <w:p w14:paraId="1654AEDF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Para comprobar la disponibilidad y reservar su próxima estancia, rogamos contacte con nosotros en _________________o _________________indicando el número del cupón y las fechas en las que desea realizar la reserva.</w:t>
      </w:r>
    </w:p>
    <w:p w14:paraId="49C565CC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Deseamos poder darle la bienvenida muy pronto</w:t>
      </w:r>
    </w:p>
    <w:p w14:paraId="3F0F881A" w14:textId="40AEEA10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Un cordial saludo</w:t>
      </w:r>
    </w:p>
    <w:p w14:paraId="115637FD" w14:textId="575791B4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</w:p>
    <w:p w14:paraId="557D9270" w14:textId="4D67A9AE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</w:p>
    <w:p w14:paraId="1CE54DA2" w14:textId="23DFF60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</w:p>
    <w:p w14:paraId="10EB79A0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</w:p>
    <w:p w14:paraId="70ED9761" w14:textId="77777777" w:rsidR="00AF77E9" w:rsidRPr="00F46AD1" w:rsidRDefault="00AF77E9" w:rsidP="00570561">
      <w:pPr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ES" w:eastAsia="it-IT"/>
        </w:rPr>
      </w:pPr>
    </w:p>
    <w:p w14:paraId="46E56FF0" w14:textId="77777777" w:rsidR="00AF77E9" w:rsidRPr="00F46AD1" w:rsidRDefault="00AF77E9" w:rsidP="00570561">
      <w:pPr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ES" w:eastAsia="it-IT"/>
        </w:rPr>
      </w:pPr>
    </w:p>
    <w:p w14:paraId="501F8DD8" w14:textId="65D56736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ES" w:eastAsia="it-IT"/>
        </w:rPr>
      </w:pPr>
      <w:r w:rsidRPr="00F46AD1">
        <w:rPr>
          <w:rFonts w:ascii="Arial" w:eastAsia="Times New Roman" w:hAnsi="Arial" w:cs="Arial"/>
          <w:b/>
          <w:sz w:val="20"/>
          <w:szCs w:val="20"/>
          <w:lang w:val="es-ES" w:eastAsia="it-IT"/>
        </w:rPr>
        <w:t>TEDESCO</w:t>
      </w:r>
    </w:p>
    <w:p w14:paraId="71EB6404" w14:textId="34A59A5C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Sehr geehrte Kundin, sehr geehrter Kunde,</w:t>
      </w:r>
    </w:p>
    <w:p w14:paraId="6E68E88F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wir bedauern die Stornierung Ihrer Reservierung aufgrund der Notsituation durch das Virus COVID-19.</w:t>
      </w:r>
    </w:p>
    <w:p w14:paraId="49AEA092" w14:textId="28512C59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Wie in Abs. 88</w:t>
      </w:r>
      <w:r w:rsidR="008645EE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bis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der Gesetzesverordnung Nr. 18 von 2020, senden wir Ihnen einen Gutschein im Wert von _______ €, den Sie innerhalb eines Jahres ab Ausstellungsdatum einlösen können.</w:t>
      </w:r>
    </w:p>
    <w:p w14:paraId="4B52ED29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Dafür gelten folgende Bedingungen:</w:t>
      </w:r>
    </w:p>
    <w:p w14:paraId="47611BDB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ab/>
        <w:t xml:space="preserve">Der Gutschein ist nicht übertragbar und kann daher nur vom direkten Empfänger eingesetzt werden. </w:t>
      </w:r>
    </w:p>
    <w:p w14:paraId="737671DA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ab/>
        <w:t xml:space="preserve">Der Gutschein ist übertragbar und kann von Personen eingesetzt werden, die Sie uns nennen. </w:t>
      </w:r>
    </w:p>
    <w:p w14:paraId="21FABB79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</w:p>
    <w:p w14:paraId="2AF6CD6D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ab/>
        <w:t>Der Betrag ist nicht aufteilbar und muss daher für einen einzigen Aufenthalt eingesetzt werden.</w:t>
      </w:r>
    </w:p>
    <w:p w14:paraId="5933987A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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ab/>
        <w:t>Der Betrag ist aufteilbar und kann daher anteilig für mehrere Aufenthalte eingesetzt werden.</w:t>
      </w:r>
    </w:p>
    <w:p w14:paraId="2B6D5DE8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Wenn Sie die Verfügbarkeit prüfen und Ihren nächsten Aufenthalt buchen möchten, wenden Sie sich bitte über _________________oder _________________ an uns und geben Sie dabei die Nummer Ihres Gutscheins und die gewünschten Daten für den Aufenthalt an.</w:t>
      </w:r>
    </w:p>
    <w:p w14:paraId="1DB8621A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Wir freuen uns darauf, Sie willkommen zu heißen.</w:t>
      </w:r>
    </w:p>
    <w:p w14:paraId="45984A99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Mit freundlichen Grüßen</w:t>
      </w:r>
    </w:p>
    <w:p w14:paraId="61EE2A88" w14:textId="659169D0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</w:p>
    <w:p w14:paraId="1695424E" w14:textId="1F0F3BB4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</w:p>
    <w:p w14:paraId="26721DAB" w14:textId="5D6387BA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ES" w:eastAsia="it-IT"/>
        </w:rPr>
      </w:pPr>
      <w:r w:rsidRPr="00F46AD1">
        <w:rPr>
          <w:rFonts w:ascii="Arial" w:eastAsia="Times New Roman" w:hAnsi="Arial" w:cs="Arial"/>
          <w:b/>
          <w:sz w:val="20"/>
          <w:szCs w:val="20"/>
          <w:lang w:val="es-ES" w:eastAsia="it-IT"/>
        </w:rPr>
        <w:t>RUSSO</w:t>
      </w:r>
    </w:p>
    <w:p w14:paraId="33BED99F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Уважаемый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Клиент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,</w:t>
      </w:r>
    </w:p>
    <w:p w14:paraId="3BAF7D35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proofErr w:type="spellStart"/>
      <w:proofErr w:type="gram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мы</w:t>
      </w:r>
      <w:proofErr w:type="spellEnd"/>
      <w:proofErr w:type="gram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искренне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сожалеем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об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отмене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Вашей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брони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связи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с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чрезвычайной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ситуацией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,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вызванной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распространением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вируса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COVID-19. </w:t>
      </w:r>
    </w:p>
    <w:p w14:paraId="566328ED" w14:textId="30700A4A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соответствии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с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положениями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статьи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88</w:t>
      </w:r>
      <w:r w:rsidR="00976CE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bis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законодательного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постановления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№ 18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от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2020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года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,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мы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отправляем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Вам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ваучер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стоимостью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_______ €,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которым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Вы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сможете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воспользоваться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течение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года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с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даты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выпуска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.</w:t>
      </w:r>
    </w:p>
    <w:p w14:paraId="352601A9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Его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можно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использовать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на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следующих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условиях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:</w:t>
      </w:r>
    </w:p>
    <w:p w14:paraId="0E1A8A03" w14:textId="2B72B823" w:rsidR="00570561" w:rsidRPr="00F46AD1" w:rsidRDefault="00570561" w:rsidP="00570561">
      <w:pPr>
        <w:pStyle w:val="Paragrafoelenco"/>
        <w:numPr>
          <w:ilvl w:val="0"/>
          <w:numId w:val="3"/>
        </w:num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proofErr w:type="spellStart"/>
      <w:proofErr w:type="gram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ваучер</w:t>
      </w:r>
      <w:proofErr w:type="spellEnd"/>
      <w:proofErr w:type="gram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не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подлежит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передаче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другим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лицам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,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поэтому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им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может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воспользоваться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только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получатель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</w:p>
    <w:p w14:paraId="2B2D51DC" w14:textId="06527989" w:rsidR="00570561" w:rsidRPr="00F46AD1" w:rsidRDefault="00570561" w:rsidP="00570561">
      <w:pPr>
        <w:pStyle w:val="Paragrafoelenco"/>
        <w:numPr>
          <w:ilvl w:val="0"/>
          <w:numId w:val="3"/>
        </w:num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proofErr w:type="spellStart"/>
      <w:proofErr w:type="gram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ваучер</w:t>
      </w:r>
      <w:proofErr w:type="spellEnd"/>
      <w:proofErr w:type="gram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можно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передавать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другим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лицам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,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поэтому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им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могут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воспользоваться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указанные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Вами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лица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</w:p>
    <w:p w14:paraId="04AA2451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</w:p>
    <w:p w14:paraId="0E3FDE2B" w14:textId="16956637" w:rsidR="00570561" w:rsidRPr="00F46AD1" w:rsidRDefault="00570561" w:rsidP="00570561">
      <w:pPr>
        <w:pStyle w:val="Paragrafoelenco"/>
        <w:numPr>
          <w:ilvl w:val="0"/>
          <w:numId w:val="3"/>
        </w:num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proofErr w:type="spellStart"/>
      <w:proofErr w:type="gram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сумма</w:t>
      </w:r>
      <w:proofErr w:type="spellEnd"/>
      <w:proofErr w:type="gram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является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неделимой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,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поэтому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она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подлежит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использованию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рамках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одного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периода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проживания</w:t>
      </w:r>
      <w:proofErr w:type="spellEnd"/>
    </w:p>
    <w:p w14:paraId="433AC793" w14:textId="54E57F6F" w:rsidR="00570561" w:rsidRPr="00F46AD1" w:rsidRDefault="00570561" w:rsidP="00570561">
      <w:pPr>
        <w:pStyle w:val="Paragrafoelenco"/>
        <w:numPr>
          <w:ilvl w:val="0"/>
          <w:numId w:val="3"/>
        </w:num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proofErr w:type="spellStart"/>
      <w:proofErr w:type="gram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сумму</w:t>
      </w:r>
      <w:proofErr w:type="spellEnd"/>
      <w:proofErr w:type="gram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можно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поделить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на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части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,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поэтому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ее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можно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использовать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для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оплаты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нескольких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периодов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проживания</w:t>
      </w:r>
      <w:proofErr w:type="spellEnd"/>
    </w:p>
    <w:p w14:paraId="410735D5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Для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проверки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наличия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свободных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мест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и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бронирования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Вашего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следующего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пребывания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у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нас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просим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Вас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связаться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с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нами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по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_________________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или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_________________,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указав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номер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ваучера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и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предполагаемые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даты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проживания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.</w:t>
      </w:r>
    </w:p>
    <w:p w14:paraId="4CA907A4" w14:textId="77777777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Надеемся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на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скорую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встречу</w:t>
      </w:r>
      <w:proofErr w:type="spellEnd"/>
    </w:p>
    <w:p w14:paraId="40D7D5DE" w14:textId="0B970190" w:rsidR="00570561" w:rsidRPr="00F46AD1" w:rsidRDefault="00570561" w:rsidP="00570561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es-ES" w:eastAsia="it-IT"/>
        </w:rPr>
      </w:pPr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С</w:t>
      </w:r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 xml:space="preserve"> </w:t>
      </w:r>
      <w:proofErr w:type="spellStart"/>
      <w:r w:rsidRPr="00570561">
        <w:rPr>
          <w:rFonts w:ascii="Arial" w:eastAsia="Times New Roman" w:hAnsi="Arial" w:cs="Arial"/>
          <w:bCs/>
          <w:sz w:val="20"/>
          <w:szCs w:val="20"/>
          <w:lang w:eastAsia="it-IT"/>
        </w:rPr>
        <w:t>уважением</w:t>
      </w:r>
      <w:proofErr w:type="spellEnd"/>
      <w:r w:rsidRPr="00F46AD1">
        <w:rPr>
          <w:rFonts w:ascii="Arial" w:eastAsia="Times New Roman" w:hAnsi="Arial" w:cs="Arial"/>
          <w:bCs/>
          <w:sz w:val="20"/>
          <w:szCs w:val="20"/>
          <w:lang w:val="es-ES" w:eastAsia="it-IT"/>
        </w:rPr>
        <w:t>,</w:t>
      </w:r>
    </w:p>
    <w:sectPr w:rsidR="00570561" w:rsidRPr="00F46AD1" w:rsidSect="00E5011A">
      <w:headerReference w:type="default" r:id="rId12"/>
      <w:footerReference w:type="first" r:id="rId13"/>
      <w:pgSz w:w="11906" w:h="16838"/>
      <w:pgMar w:top="1417" w:right="1134" w:bottom="1134" w:left="1134" w:header="113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E9E526" w14:textId="77777777" w:rsidR="005C780F" w:rsidRDefault="005C780F" w:rsidP="00D838F8">
      <w:pPr>
        <w:spacing w:after="0" w:line="240" w:lineRule="auto"/>
      </w:pPr>
      <w:r>
        <w:separator/>
      </w:r>
    </w:p>
  </w:endnote>
  <w:endnote w:type="continuationSeparator" w:id="0">
    <w:p w14:paraId="332386B0" w14:textId="77777777" w:rsidR="005C780F" w:rsidRDefault="005C780F" w:rsidP="00D83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59D45" w14:textId="3413B36A" w:rsidR="00D838F8" w:rsidRDefault="00D838F8" w:rsidP="00D838F8">
    <w:pPr>
      <w:jc w:val="center"/>
      <w:rPr>
        <w:i/>
        <w:sz w:val="18"/>
      </w:rPr>
    </w:pPr>
  </w:p>
  <w:p w14:paraId="44459D46" w14:textId="10CDAE7C" w:rsidR="00D838F8" w:rsidRPr="00D838F8" w:rsidRDefault="006F18DF" w:rsidP="00D838F8">
    <w:pPr>
      <w:jc w:val="center"/>
      <w:rPr>
        <w:i/>
        <w:color w:val="003366"/>
        <w:sz w:val="18"/>
        <w:szCs w:val="18"/>
      </w:rPr>
    </w:pPr>
    <w:r>
      <w:rPr>
        <w:i/>
        <w:color w:val="003366"/>
        <w:sz w:val="18"/>
        <w:szCs w:val="18"/>
      </w:rPr>
      <w:t xml:space="preserve">Viale Belforte, </w:t>
    </w:r>
    <w:proofErr w:type="gramStart"/>
    <w:r>
      <w:rPr>
        <w:i/>
        <w:color w:val="003366"/>
        <w:sz w:val="18"/>
        <w:szCs w:val="18"/>
      </w:rPr>
      <w:t>178  -</w:t>
    </w:r>
    <w:proofErr w:type="gramEnd"/>
    <w:r>
      <w:rPr>
        <w:i/>
        <w:color w:val="003366"/>
        <w:sz w:val="18"/>
        <w:szCs w:val="18"/>
      </w:rPr>
      <w:t xml:space="preserve"> 21100  Varese</w:t>
    </w:r>
    <w:r w:rsidR="00D838F8" w:rsidRPr="007E04E3">
      <w:rPr>
        <w:i/>
        <w:color w:val="003366"/>
        <w:sz w:val="18"/>
        <w:szCs w:val="18"/>
      </w:rPr>
      <w:t xml:space="preserve"> </w:t>
    </w:r>
    <w:r>
      <w:rPr>
        <w:i/>
        <w:color w:val="003366"/>
        <w:sz w:val="18"/>
        <w:szCs w:val="18"/>
      </w:rPr>
      <w:t>- tel. 0332.335550</w:t>
    </w:r>
    <w:r w:rsidR="00D838F8">
      <w:rPr>
        <w:i/>
        <w:color w:val="003366"/>
        <w:sz w:val="18"/>
        <w:szCs w:val="18"/>
      </w:rPr>
      <w:t xml:space="preserve"> - f</w:t>
    </w:r>
    <w:r w:rsidR="00D838F8" w:rsidRPr="007E04E3">
      <w:rPr>
        <w:i/>
        <w:color w:val="003366"/>
        <w:sz w:val="18"/>
        <w:szCs w:val="18"/>
      </w:rPr>
      <w:t xml:space="preserve">ax </w:t>
    </w:r>
    <w:r>
      <w:rPr>
        <w:i/>
        <w:color w:val="003366"/>
        <w:sz w:val="18"/>
        <w:szCs w:val="18"/>
      </w:rPr>
      <w:t>0332.330559</w:t>
    </w:r>
    <w:r w:rsidR="00D838F8" w:rsidRPr="007E04E3">
      <w:rPr>
        <w:i/>
        <w:color w:val="003366"/>
        <w:sz w:val="18"/>
        <w:szCs w:val="18"/>
      </w:rPr>
      <w:t xml:space="preserve"> - e-mail </w:t>
    </w:r>
    <w:r>
      <w:rPr>
        <w:i/>
        <w:color w:val="003366"/>
        <w:sz w:val="18"/>
        <w:szCs w:val="18"/>
      </w:rPr>
      <w:t>info@varesehotels.it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A8620" w14:textId="77777777" w:rsidR="005C780F" w:rsidRDefault="005C780F" w:rsidP="00D838F8">
      <w:pPr>
        <w:spacing w:after="0" w:line="240" w:lineRule="auto"/>
      </w:pPr>
      <w:r>
        <w:separator/>
      </w:r>
    </w:p>
  </w:footnote>
  <w:footnote w:type="continuationSeparator" w:id="0">
    <w:p w14:paraId="374CC38F" w14:textId="77777777" w:rsidR="005C780F" w:rsidRDefault="005C780F" w:rsidP="00D83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59D38" w14:textId="6C55D686" w:rsidR="009503AA" w:rsidRDefault="009503AA">
    <w:pPr>
      <w:pStyle w:val="Intestazione"/>
    </w:pPr>
  </w:p>
  <w:p w14:paraId="44459D39" w14:textId="77777777" w:rsidR="00D838F8" w:rsidRDefault="00D838F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FA31F0"/>
    <w:multiLevelType w:val="hybridMultilevel"/>
    <w:tmpl w:val="654A5F52"/>
    <w:lvl w:ilvl="0" w:tplc="5B4C0112">
      <w:start w:val="1"/>
      <w:numFmt w:val="bullet"/>
      <w:lvlText w:val="-"/>
      <w:lvlJc w:val="left"/>
      <w:pPr>
        <w:ind w:left="1381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1" w15:restartNumberingAfterBreak="0">
    <w:nsid w:val="27CD2FE6"/>
    <w:multiLevelType w:val="hybridMultilevel"/>
    <w:tmpl w:val="06AC5C14"/>
    <w:lvl w:ilvl="0" w:tplc="F79C9EE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7C605D"/>
    <w:multiLevelType w:val="hybridMultilevel"/>
    <w:tmpl w:val="353A5FEC"/>
    <w:lvl w:ilvl="0" w:tplc="F79C9EEE">
      <w:start w:val="1"/>
      <w:numFmt w:val="bullet"/>
      <w:lvlText w:val=""/>
      <w:lvlJc w:val="left"/>
      <w:pPr>
        <w:ind w:left="143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1D5"/>
    <w:rsid w:val="00044BEA"/>
    <w:rsid w:val="00092FE0"/>
    <w:rsid w:val="00175AC2"/>
    <w:rsid w:val="00283DC0"/>
    <w:rsid w:val="0034328D"/>
    <w:rsid w:val="00410647"/>
    <w:rsid w:val="00522098"/>
    <w:rsid w:val="0055340B"/>
    <w:rsid w:val="00570561"/>
    <w:rsid w:val="005B7B36"/>
    <w:rsid w:val="005C780F"/>
    <w:rsid w:val="006C3A4C"/>
    <w:rsid w:val="006F18DF"/>
    <w:rsid w:val="00760351"/>
    <w:rsid w:val="007B753A"/>
    <w:rsid w:val="008645EE"/>
    <w:rsid w:val="009503AA"/>
    <w:rsid w:val="00976CE1"/>
    <w:rsid w:val="009C6431"/>
    <w:rsid w:val="00A84FBC"/>
    <w:rsid w:val="00AE41D5"/>
    <w:rsid w:val="00AF77E9"/>
    <w:rsid w:val="00BC56BC"/>
    <w:rsid w:val="00C27376"/>
    <w:rsid w:val="00D21949"/>
    <w:rsid w:val="00D34644"/>
    <w:rsid w:val="00D838F8"/>
    <w:rsid w:val="00E5011A"/>
    <w:rsid w:val="00F26DFB"/>
    <w:rsid w:val="00F4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4459D2C"/>
  <w15:chartTrackingRefBased/>
  <w15:docId w15:val="{488615A4-7F66-4EA3-BD56-5DCC86C0B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838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838F8"/>
  </w:style>
  <w:style w:type="paragraph" w:styleId="Pidipagina">
    <w:name w:val="footer"/>
    <w:basedOn w:val="Normale"/>
    <w:link w:val="PidipaginaCarattere"/>
    <w:uiPriority w:val="99"/>
    <w:unhideWhenUsed/>
    <w:rsid w:val="00D838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838F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19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1949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3432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lanotte\Desktop\circolare%20per%20assemblea%202020-2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d2003e8-ee4e-4182-9e66-4c90256c9f25">FEDERALB-233-30178</_dlc_DocId>
    <_dlc_DocIdUrl xmlns="dd2003e8-ee4e-4182-9e66-4c90256c9f25">
      <Url>https://intranet.federalberghi.it/pubblicazioni/_layouts/15/DocIdRedir.aspx?ID=FEDERALB-233-30178</Url>
      <Description>FEDERALB-233-30178</Description>
    </_dlc_DocIdUrl>
    <Note_x0020_Approvazione_x0020_Direzione xmlns="3c5d6bd3-7c05-4de2-9a3a-2df53d797d57" xsi:nil="true"/>
    <Anteprima_x0020_News xmlns="$ListId:Circ;" xsi:nil="true"/>
    <Descrizione_x0020_estesa xmlns="2d2ac0f6-f1ba-42ac-bc6d-2dec6b81bd22" xsi:nil="true"/>
    <Responsabile_x0020_Reparto xmlns="e00d372c-24fe-4ce0-803c-b6187f4ec46c">
      <UserInfo>
        <DisplayName/>
        <AccountId xsi:nil="true"/>
        <AccountType/>
      </UserInfo>
    </Responsabile_x0020_Reparto>
    <Numero xmlns="3f01b547-e4e8-474c-b1a6-851fe388f69e" xsi:nil="true"/>
    <Approvata xmlns="e00d372c-24fe-4ce0-803c-b6187f4ec46c">false</Approvata>
    <Richiedente_x0020_App_x0020_Resp xmlns="3c5d6bd3-7c05-4de2-9a3a-2df53d797d57">
      <UserInfo>
        <DisplayName/>
        <AccountId xsi:nil="true"/>
        <AccountType/>
      </UserInfo>
    </Richiedente_x0020_App_x0020_Resp>
    <IconOverlay xmlns="http://schemas.microsoft.com/sharepoint/v4" xsi:nil="true"/>
    <Descrizione_x0020_breve xmlns="2d2ac0f6-f1ba-42ac-bc6d-2dec6b81bd22" xsi:nil="true"/>
    <Oggetto xmlns="2d2ac0f6-f1ba-42ac-bc6d-2dec6b81bd22" xsi:nil="true"/>
    <Data_x0020_Approvazione_x0020_Direzione xmlns="2d2ac0f6-f1ba-42ac-bc6d-2dec6b81bd22" xsi:nil="true"/>
    <Esito_x0020_Approvazione_x0020_Resp xmlns="3f01b547-e4e8-474c-b1a6-851fe388f69e" xsi:nil="true"/>
    <Num_x0020_Protocollo xmlns="$ListId:Circ;" xsi:nil="true"/>
    <Approvatore_x0020_II_x0020_livello xmlns="2d2ac0f6-f1ba-42ac-bc6d-2dec6b81bd22">
      <UserInfo>
        <DisplayName/>
        <AccountId xsi:nil="true"/>
        <AccountType/>
      </UserInfo>
    </Approvatore_x0020_II_x0020_livello>
    <TaxCatchAll xmlns="dd2003e8-ee4e-4182-9e66-4c90256c9f25"/>
    <Pagina xmlns="e00d372c-24fe-4ce0-803c-b6187f4ec46c" xsi:nil="true"/>
    <Tipo_x0020_File xmlns="e00d372c-24fe-4ce0-803c-b6187f4ec46c">Allegato</Tipo_x0020_File>
    <Esito_x0020_Approvazione_x0020_Direzione xmlns="3c5d6bd3-7c05-4de2-9a3a-2df53d797d57" xsi:nil="true"/>
    <Pubblicato xmlns="$ListId:Circ;">false</Pubblicato>
    <Resp_x0020_Approvazione xmlns="3f01b547-e4e8-474c-b1a6-851fe388f69e">
      <UserInfo>
        <DisplayName/>
        <AccountId xsi:nil="true"/>
        <AccountType/>
      </UserInfo>
    </Resp_x0020_Approvazione>
    <Data_x0020_Approvazione xmlns="3f01b547-e4e8-474c-b1a6-851fe388f69e" xsi:nil="true"/>
    <Note_x0020_Responsabile xmlns="3f01b547-e4e8-474c-b1a6-851fe388f69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9C1C9B42315A743854A916ED404DEC6" ma:contentTypeVersion="60" ma:contentTypeDescription="Creare un nuovo documento." ma:contentTypeScope="" ma:versionID="8f712fc58c7e0c8f0a9e33faa17ba2a9">
  <xsd:schema xmlns:xsd="http://www.w3.org/2001/XMLSchema" xmlns:xs="http://www.w3.org/2001/XMLSchema" xmlns:p="http://schemas.microsoft.com/office/2006/metadata/properties" xmlns:ns2="e00d372c-24fe-4ce0-803c-b6187f4ec46c" xmlns:ns3="dd2003e8-ee4e-4182-9e66-4c90256c9f25" xmlns:ns4="2d2ac0f6-f1ba-42ac-bc6d-2dec6b81bd22" xmlns:ns5="http://schemas.microsoft.com/sharepoint/v4" xmlns:ns6="3f01b547-e4e8-474c-b1a6-851fe388f69e" xmlns:ns7="3c5d6bd3-7c05-4de2-9a3a-2df53d797d57" xmlns:ns8="$ListId:Circ;" targetNamespace="http://schemas.microsoft.com/office/2006/metadata/properties" ma:root="true" ma:fieldsID="46dd4c42e6d2ae27626ba32336d62b8e" ns2:_="" ns3:_="" ns4:_="" ns5:_="" ns6:_="" ns7:_="" ns8:_="">
    <xsd:import namespace="e00d372c-24fe-4ce0-803c-b6187f4ec46c"/>
    <xsd:import namespace="dd2003e8-ee4e-4182-9e66-4c90256c9f25"/>
    <xsd:import namespace="2d2ac0f6-f1ba-42ac-bc6d-2dec6b81bd22"/>
    <xsd:import namespace="http://schemas.microsoft.com/sharepoint/v4"/>
    <xsd:import namespace="3f01b547-e4e8-474c-b1a6-851fe388f69e"/>
    <xsd:import namespace="3c5d6bd3-7c05-4de2-9a3a-2df53d797d57"/>
    <xsd:import namespace="$ListId:Circ;"/>
    <xsd:element name="properties">
      <xsd:complexType>
        <xsd:sequence>
          <xsd:element name="documentManagement">
            <xsd:complexType>
              <xsd:all>
                <xsd:element ref="ns2:Tipo_x0020_File" minOccurs="0"/>
                <xsd:element ref="ns3:_dlc_DocId" minOccurs="0"/>
                <xsd:element ref="ns3:_dlc_DocIdUrl" minOccurs="0"/>
                <xsd:element ref="ns3:_dlc_DocIdPersistId" minOccurs="0"/>
                <xsd:element ref="ns4:Descrizione_x0020_breve" minOccurs="0"/>
                <xsd:element ref="ns4:Descrizione_x0020_estesa" minOccurs="0"/>
                <xsd:element ref="ns5:IconOverlay" minOccurs="0"/>
                <xsd:element ref="ns3:TaxCatchAll" minOccurs="0"/>
                <xsd:element ref="ns3:TaxCatchAllLabel" minOccurs="0"/>
                <xsd:element ref="ns6:Resp_x0020_Approvazione" minOccurs="0"/>
                <xsd:element ref="ns6:Data_x0020_Approvazione" minOccurs="0"/>
                <xsd:element ref="ns6:Numero" minOccurs="0"/>
                <xsd:element ref="ns6:Esito_x0020_Approvazione_x0020_Resp" minOccurs="0"/>
                <xsd:element ref="ns6:Note_x0020_Responsabile" minOccurs="0"/>
                <xsd:element ref="ns4:Oggetto" minOccurs="0"/>
                <xsd:element ref="ns4:Data_x0020_Approvazione_x0020_Direzione" minOccurs="0"/>
                <xsd:element ref="ns4:Approvatore_x0020_II_x0020_livello" minOccurs="0"/>
                <xsd:element ref="ns7:Esito_x0020_Approvazione_x0020_Direzione" minOccurs="0"/>
                <xsd:element ref="ns7:Richiedente_x0020_App_x0020_Resp" minOccurs="0"/>
                <xsd:element ref="ns7:Note_x0020_Approvazione_x0020_Direzione" minOccurs="0"/>
                <xsd:element ref="ns8:Num_x0020_Protocollo" minOccurs="0"/>
                <xsd:element ref="ns8:Anteprima_x0020_News" minOccurs="0"/>
                <xsd:element ref="ns2:Responsabile_x0020_Reparto" minOccurs="0"/>
                <xsd:element ref="ns2:Pagina" minOccurs="0"/>
                <xsd:element ref="ns8:Pubblicato" minOccurs="0"/>
                <xsd:element ref="ns2:Approv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d372c-24fe-4ce0-803c-b6187f4ec46c" elementFormDefault="qualified">
    <xsd:import namespace="http://schemas.microsoft.com/office/2006/documentManagement/types"/>
    <xsd:import namespace="http://schemas.microsoft.com/office/infopath/2007/PartnerControls"/>
    <xsd:element name="Tipo_x0020_File" ma:index="2" nillable="true" ma:displayName="Tipo File" ma:default="Allegato" ma:format="Dropdown" ma:internalName="Tipo_x0020_File">
      <xsd:simpleType>
        <xsd:restriction base="dms:Choice">
          <xsd:enumeration value="Documento"/>
          <xsd:enumeration value="Allegato"/>
        </xsd:restriction>
      </xsd:simpleType>
    </xsd:element>
    <xsd:element name="Responsabile_x0020_Reparto" ma:index="32" nillable="true" ma:displayName="Responsabile Reparto" ma:hidden="true" ma:list="UserInfo" ma:SharePointGroup="0" ma:internalName="Responsabile_x0020_Repart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gina" ma:index="33" nillable="true" ma:displayName="Pagina" ma:hidden="true" ma:internalName="Pagina" ma:readOnly="false">
      <xsd:simpleType>
        <xsd:restriction base="dms:Text">
          <xsd:maxLength value="255"/>
        </xsd:restriction>
      </xsd:simpleType>
    </xsd:element>
    <xsd:element name="Approvata" ma:index="35" nillable="true" ma:displayName="Approvata" ma:default="0" ma:internalName="Approvat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3e8-ee4e-4182-9e66-4c90256c9f25" elementFormDefault="qualified">
    <xsd:import namespace="http://schemas.microsoft.com/office/2006/documentManagement/types"/>
    <xsd:import namespace="http://schemas.microsoft.com/office/infopath/2007/PartnerControls"/>
    <xsd:element name="_dlc_DocId" ma:index="7" nillable="true" ma:displayName="Valore ID documento" ma:description="Valore dell'ID documento assegnato all'elemento." ma:internalName="_dlc_DocId" ma:readOnly="true">
      <xsd:simpleType>
        <xsd:restriction base="dms:Text"/>
      </xsd:simpleType>
    </xsd:element>
    <xsd:element name="_dlc_DocIdUrl" ma:index="8" nillable="true" ma:displayName="ID documento" ma:description="Collegamento permanente al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9" nillable="true" ma:displayName="Salva ID in modo permanente" ma:description="Mantenere ID all'aggiunta." ma:hidden="true" ma:internalName="_dlc_DocIdPersistId" ma:readOnly="true">
      <xsd:simpleType>
        <xsd:restriction base="dms:Boolean"/>
      </xsd:simpleType>
    </xsd:element>
    <xsd:element name="TaxCatchAll" ma:index="14" nillable="true" ma:displayName="Colonna per tutti i valori di tassonomia" ma:hidden="true" ma:list="{70f68d7f-1625-4f2d-a060-310654ca9bca}" ma:internalName="TaxCatchAll" ma:showField="CatchAllData" ma:web="dd2003e8-ee4e-4182-9e66-4c90256c9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Colonna per tutti i valori di tassonomia1" ma:hidden="true" ma:list="{70f68d7f-1625-4f2d-a060-310654ca9bca}" ma:internalName="TaxCatchAllLabel" ma:readOnly="true" ma:showField="CatchAllDataLabel" ma:web="dd2003e8-ee4e-4182-9e66-4c90256c9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ac0f6-f1ba-42ac-bc6d-2dec6b81bd22" elementFormDefault="qualified">
    <xsd:import namespace="http://schemas.microsoft.com/office/2006/documentManagement/types"/>
    <xsd:import namespace="http://schemas.microsoft.com/office/infopath/2007/PartnerControls"/>
    <xsd:element name="Descrizione_x0020_breve" ma:index="10" nillable="true" ma:displayName="Titolo_new" ma:description="Questo sarà il titolo visibile sul sito web." ma:hidden="true" ma:internalName="Descrizione_x0020_breve" ma:readOnly="false">
      <xsd:simpleType>
        <xsd:restriction base="dms:Text">
          <xsd:maxLength value="255"/>
        </xsd:restriction>
      </xsd:simpleType>
    </xsd:element>
    <xsd:element name="Descrizione_x0020_estesa" ma:index="11" nillable="true" ma:displayName="Testo" ma:description="Questa sarà la descrizione della news visibile sul sito web." ma:hidden="true" ma:internalName="Descrizione_x0020_estesa" ma:readOnly="false">
      <xsd:simpleType>
        <xsd:restriction base="dms:Note"/>
      </xsd:simpleType>
    </xsd:element>
    <xsd:element name="Oggetto" ma:index="21" nillable="true" ma:displayName="Oggetto" ma:hidden="true" ma:internalName="Oggetto" ma:readOnly="false">
      <xsd:simpleType>
        <xsd:restriction base="dms:Text">
          <xsd:maxLength value="255"/>
        </xsd:restriction>
      </xsd:simpleType>
    </xsd:element>
    <xsd:element name="Data_x0020_Approvazione_x0020_Direzione" ma:index="22" nillable="true" ma:displayName="Data Approvazione II livello" ma:format="DateOnly" ma:hidden="true" ma:internalName="Data_x0020_Approvazione_x0020_Direzione" ma:readOnly="false">
      <xsd:simpleType>
        <xsd:restriction base="dms:DateTime"/>
      </xsd:simpleType>
    </xsd:element>
    <xsd:element name="Approvatore_x0020_II_x0020_livello" ma:index="23" nillable="true" ma:displayName="Approvazione II livello di" ma:hidden="true" ma:list="UserInfo" ma:SharePointGroup="0" ma:internalName="Approvatore_x0020_II_x0020_livell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1b547-e4e8-474c-b1a6-851fe388f69e" elementFormDefault="qualified">
    <xsd:import namespace="http://schemas.microsoft.com/office/2006/documentManagement/types"/>
    <xsd:import namespace="http://schemas.microsoft.com/office/infopath/2007/PartnerControls"/>
    <xsd:element name="Resp_x0020_Approvazione" ma:index="16" nillable="true" ma:displayName="Approvazione I livello di" ma:hidden="true" ma:list="UserInfo" ma:SharePointGroup="0" ma:internalName="Resp_x0020_Approvazion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a_x0020_Approvazione" ma:index="17" nillable="true" ma:displayName="Data Approvazione I livello" ma:format="DateOnly" ma:hidden="true" ma:internalName="Data_x0020_Approvazione" ma:readOnly="false">
      <xsd:simpleType>
        <xsd:restriction base="dms:DateTime"/>
      </xsd:simpleType>
    </xsd:element>
    <xsd:element name="Numero" ma:index="18" nillable="true" ma:displayName="Numero Circolare" ma:description="Campo riservato alla segreteria." ma:hidden="true" ma:internalName="Numero" ma:readOnly="false">
      <xsd:simpleType>
        <xsd:restriction base="dms:Number"/>
      </xsd:simpleType>
    </xsd:element>
    <xsd:element name="Esito_x0020_Approvazione_x0020_Resp" ma:index="19" nillable="true" ma:displayName="Esito Approvazione I livello" ma:format="Dropdown" ma:hidden="true" ma:internalName="Esito_x0020_Approvazione_x0020_Resp" ma:readOnly="false">
      <xsd:simpleType>
        <xsd:restriction base="dms:Choice">
          <xsd:enumeration value="In attesa di approvazione"/>
          <xsd:enumeration value="Approvata"/>
          <xsd:enumeration value="Da Modificare"/>
        </xsd:restriction>
      </xsd:simpleType>
    </xsd:element>
    <xsd:element name="Note_x0020_Responsabile" ma:index="20" nillable="true" ma:displayName="Note Approvazione I livello" ma:hidden="true" ma:internalName="Note_x0020_Responsabile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5d6bd3-7c05-4de2-9a3a-2df53d797d57" elementFormDefault="qualified">
    <xsd:import namespace="http://schemas.microsoft.com/office/2006/documentManagement/types"/>
    <xsd:import namespace="http://schemas.microsoft.com/office/infopath/2007/PartnerControls"/>
    <xsd:element name="Esito_x0020_Approvazione_x0020_Direzione" ma:index="24" nillable="true" ma:displayName="Esito Approvazione II livello" ma:format="Dropdown" ma:hidden="true" ma:internalName="Esito_x0020_Approvazione_x0020_Direzione" ma:readOnly="false">
      <xsd:simpleType>
        <xsd:restriction base="dms:Choice">
          <xsd:enumeration value="In attesa di approvazione"/>
          <xsd:enumeration value="Approvata"/>
          <xsd:enumeration value="Da Modificare"/>
        </xsd:restriction>
      </xsd:simpleType>
    </xsd:element>
    <xsd:element name="Richiedente_x0020_App_x0020_Resp" ma:index="25" nillable="true" ma:displayName="Richiedente App Resp" ma:hidden="true" ma:list="UserInfo" ma:SharePointGroup="0" ma:internalName="Richiedente_x0020_App_x0020_Resp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te_x0020_Approvazione_x0020_Direzione" ma:index="26" nillable="true" ma:displayName="Note Approvazione II livello" ma:hidden="true" ma:internalName="Note_x0020_Approvazione_x0020_Direzione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Circ;" elementFormDefault="qualified">
    <xsd:import namespace="http://schemas.microsoft.com/office/2006/documentManagement/types"/>
    <xsd:import namespace="http://schemas.microsoft.com/office/infopath/2007/PartnerControls"/>
    <xsd:element name="Num_x0020_Protocollo" ma:index="27" nillable="true" ma:displayName="Numero Protocollo" ma:description="Campo riservato alla segreteria." ma:hidden="true" ma:internalName="Num_x0020_Protocollo" ma:readOnly="false">
      <xsd:simpleType>
        <xsd:restriction base="dms:Number"/>
      </xsd:simpleType>
    </xsd:element>
    <xsd:element name="Anteprima_x0020_News" ma:index="28" nillable="true" ma:displayName="Anteprima" ma:hidden="true" ma:internalName="Anteprima_x0020_News" ma:readOnly="false">
      <xsd:simpleType>
        <xsd:restriction base="dms:Note"/>
      </xsd:simpleType>
    </xsd:element>
    <xsd:element name="Pubblicato" ma:index="34" nillable="true" ma:displayName="Pubblicato" ma:default="0" ma:description="Campo riservato alla segreteria.&#10;Selezionare tale campo se la circolare deve essere pubblicata sul sito web. &#10;Indicare anche la data/ora di pubblicazione." ma:internalName="Pubblicato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1" ma:displayName="Tipo di contenuto"/>
        <xsd:element ref="dc:title" minOccurs="0" maxOccurs="1" ma:index="1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84C5E1-7137-4AF2-B021-A6CCC4B197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8C0DF7-7BFA-435B-BD49-D58EBB805B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EA159-F719-42FB-935E-B20EB7A02B25}">
  <ds:schemaRefs>
    <ds:schemaRef ds:uri="$ListId:Circ;"/>
    <ds:schemaRef ds:uri="http://schemas.microsoft.com/office/2006/documentManagement/types"/>
    <ds:schemaRef ds:uri="e00d372c-24fe-4ce0-803c-b6187f4ec46c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sharepoint/v4"/>
    <ds:schemaRef ds:uri="3c5d6bd3-7c05-4de2-9a3a-2df53d797d57"/>
    <ds:schemaRef ds:uri="3f01b547-e4e8-474c-b1a6-851fe388f69e"/>
    <ds:schemaRef ds:uri="dd2003e8-ee4e-4182-9e66-4c90256c9f25"/>
    <ds:schemaRef ds:uri="http://purl.org/dc/terms/"/>
    <ds:schemaRef ds:uri="2d2ac0f6-f1ba-42ac-bc6d-2dec6b81bd2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AAC84A1-FAB7-4CE5-9556-DCF3F7AD9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d372c-24fe-4ce0-803c-b6187f4ec46c"/>
    <ds:schemaRef ds:uri="dd2003e8-ee4e-4182-9e66-4c90256c9f25"/>
    <ds:schemaRef ds:uri="2d2ac0f6-f1ba-42ac-bc6d-2dec6b81bd22"/>
    <ds:schemaRef ds:uri="http://schemas.microsoft.com/sharepoint/v4"/>
    <ds:schemaRef ds:uri="3f01b547-e4e8-474c-b1a6-851fe388f69e"/>
    <ds:schemaRef ds:uri="3c5d6bd3-7c05-4de2-9a3a-2df53d797d57"/>
    <ds:schemaRef ds:uri="$ListId:Circ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circolare per assemblea 2020-2.dotx</Template>
  <TotalTime>1</TotalTime>
  <Pages>3</Pages>
  <Words>918</Words>
  <Characters>5235</Characters>
  <Application>Microsoft Office Word</Application>
  <DocSecurity>4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voucher in inglese francese russo spagnolo tedesco.docx</vt:lpstr>
    </vt:vector>
  </TitlesOfParts>
  <Company/>
  <LinksUpToDate>false</LinksUpToDate>
  <CharactersWithSpaces>6141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voucher in inglese francese russo spagnolo tedesco.docx</dc:title>
  <dc:subject/>
  <dc:creator>Loredana Malanotte</dc:creator>
  <cp:keywords/>
  <dc:description/>
  <cp:lastModifiedBy>Daniele</cp:lastModifiedBy>
  <cp:revision>2</cp:revision>
  <cp:lastPrinted>2020-02-04T11:50:00Z</cp:lastPrinted>
  <dcterms:created xsi:type="dcterms:W3CDTF">2020-05-04T07:26:00Z</dcterms:created>
  <dcterms:modified xsi:type="dcterms:W3CDTF">2020-05-04T07:26:00Z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0x010100B9C1C9B42315A743854A916ED404DEC6</vt:lpwstr>
  </property>
  <property fmtid="{D5CDD505-2E9C-101B-9397-08002B2CF9AE}" pid="3" name="_dlc_DocIdItemGuid">
    <vt:lpwstr>5c8ddcb2-d323-4ba3-a7d1-268406f1a752</vt:lpwstr>
  </property>
  <property fmtid="{D5CDD505-2E9C-101B-9397-08002B2CF9AE}" pid="4" name="_dlc_policyId">
    <vt:lpwstr/>
  </property>
  <property fmtid="{D5CDD505-2E9C-101B-9397-08002B2CF9AE}" pid="5" name="ItemRetentionFormula">
    <vt:lpwstr/>
  </property>
</Properties>
</file>